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CF" w:rsidRPr="00200FC0" w:rsidRDefault="004260CF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3pt" o:ole="" fillcolor="window">
            <v:imagedata r:id="rId5" o:title=""/>
          </v:shape>
          <o:OLEObject Type="Embed" ProgID="Paint.Picture" ShapeID="_x0000_i1025" DrawAspect="Content" ObjectID="_1614760405" r:id="rId6"/>
        </w:object>
      </w:r>
    </w:p>
    <w:p w:rsidR="004260CF" w:rsidRPr="00200FC0" w:rsidRDefault="004260CF" w:rsidP="001F2BEE">
      <w:pPr>
        <w:pStyle w:val="Heading2"/>
      </w:pPr>
      <w:r w:rsidRPr="00200FC0">
        <w:t>УКРАЇНА</w:t>
      </w:r>
    </w:p>
    <w:p w:rsidR="004260CF" w:rsidRPr="00200FC0" w:rsidRDefault="004260CF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4260CF" w:rsidRPr="00200FC0" w:rsidRDefault="004260CF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4260CF" w:rsidRPr="00200FC0" w:rsidRDefault="004260CF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4260CF" w:rsidRPr="00200FC0" w:rsidRDefault="004260CF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тридцять шоста</w:t>
      </w:r>
      <w:r w:rsidRPr="00200FC0">
        <w:rPr>
          <w:b/>
          <w:i/>
          <w:sz w:val="28"/>
        </w:rPr>
        <w:t xml:space="preserve"> сесія</w:t>
      </w:r>
    </w:p>
    <w:p w:rsidR="004260CF" w:rsidRDefault="004260CF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4260CF" w:rsidRPr="00200FC0" w:rsidRDefault="004260CF" w:rsidP="001F2BEE">
      <w:pPr>
        <w:jc w:val="center"/>
        <w:rPr>
          <w:b/>
          <w:i/>
          <w:sz w:val="28"/>
        </w:rPr>
      </w:pPr>
    </w:p>
    <w:p w:rsidR="004260CF" w:rsidRPr="00F65A57" w:rsidRDefault="004260CF" w:rsidP="00970994">
      <w:pPr>
        <w:rPr>
          <w:sz w:val="28"/>
          <w:szCs w:val="28"/>
          <w:u w:val="single"/>
        </w:rPr>
      </w:pPr>
      <w:r w:rsidRPr="00F65A57">
        <w:rPr>
          <w:sz w:val="28"/>
          <w:szCs w:val="28"/>
        </w:rPr>
        <w:t xml:space="preserve">21 березня 2019 року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F65A57">
        <w:rPr>
          <w:sz w:val="28"/>
          <w:szCs w:val="28"/>
        </w:rPr>
        <w:t>№</w:t>
      </w:r>
      <w:r w:rsidRPr="00F65A57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7</w:t>
      </w:r>
      <w:r w:rsidRPr="00F65A57">
        <w:rPr>
          <w:sz w:val="28"/>
          <w:szCs w:val="28"/>
          <w:u w:val="single"/>
        </w:rPr>
        <w:t xml:space="preserve">        </w:t>
      </w:r>
    </w:p>
    <w:p w:rsidR="004260CF" w:rsidRDefault="004260CF" w:rsidP="007148DF">
      <w:pPr>
        <w:spacing w:line="240" w:lineRule="exact"/>
        <w:jc w:val="both"/>
        <w:rPr>
          <w:sz w:val="28"/>
          <w:szCs w:val="28"/>
        </w:rPr>
      </w:pPr>
    </w:p>
    <w:p w:rsidR="004260CF" w:rsidRDefault="004260CF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4260CF" w:rsidRDefault="004260CF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4260CF" w:rsidRDefault="004260CF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2019 рік</w:t>
      </w:r>
    </w:p>
    <w:p w:rsidR="004260CF" w:rsidRDefault="004260CF" w:rsidP="007148DF">
      <w:pPr>
        <w:spacing w:line="240" w:lineRule="exact"/>
        <w:jc w:val="both"/>
        <w:rPr>
          <w:sz w:val="28"/>
          <w:szCs w:val="28"/>
        </w:rPr>
      </w:pPr>
    </w:p>
    <w:p w:rsidR="004260CF" w:rsidRDefault="004260CF" w:rsidP="007148DF">
      <w:pPr>
        <w:spacing w:line="240" w:lineRule="exact"/>
        <w:jc w:val="both"/>
        <w:rPr>
          <w:sz w:val="28"/>
          <w:szCs w:val="28"/>
        </w:rPr>
      </w:pPr>
    </w:p>
    <w:p w:rsidR="004260CF" w:rsidRPr="00F150D1" w:rsidRDefault="004260CF" w:rsidP="001F2BEE">
      <w:pPr>
        <w:jc w:val="both"/>
        <w:rPr>
          <w:sz w:val="28"/>
          <w:szCs w:val="28"/>
        </w:rPr>
      </w:pPr>
    </w:p>
    <w:p w:rsidR="004260CF" w:rsidRDefault="004260CF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статтями 32, 43 Закону України «Про місцеве самоврядування в  Україні», відповідно до статті 14 Закону України «Про освіту», статті 21 Закону України «Про загальну середню освіту», постанови Кабінету Міністрів України від 16 січня 2003 року № 31 «Про затвердження Програми «Шкільний автобус» (зі змінами та доповненнями), Пологівська районна рада вирішила:</w:t>
      </w:r>
    </w:p>
    <w:p w:rsidR="004260CF" w:rsidRDefault="004260CF" w:rsidP="001F2BEE">
      <w:pPr>
        <w:jc w:val="both"/>
        <w:rPr>
          <w:sz w:val="28"/>
          <w:szCs w:val="28"/>
        </w:rPr>
      </w:pPr>
    </w:p>
    <w:p w:rsidR="004260CF" w:rsidRDefault="004260CF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26.10.2018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32:</w:t>
      </w:r>
    </w:p>
    <w:p w:rsidR="004260CF" w:rsidRDefault="004260CF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2019 рік» викласти в наступній редакції:</w:t>
      </w:r>
    </w:p>
    <w:p w:rsidR="004260CF" w:rsidRDefault="004260CF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бюджету.</w:t>
      </w:r>
    </w:p>
    <w:p w:rsidR="004260CF" w:rsidRDefault="004260CF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3 531 729,00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1 572 929,00</w:t>
      </w:r>
      <w:r w:rsidRPr="00791516">
        <w:rPr>
          <w:szCs w:val="28"/>
        </w:rPr>
        <w:t xml:space="preserve"> грн.</w:t>
      </w:r>
    </w:p>
    <w:p w:rsidR="004260CF" w:rsidRDefault="004260CF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викласти в наступній редакції: </w:t>
      </w:r>
    </w:p>
    <w:p w:rsidR="004260CF" w:rsidRDefault="004260CF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3 531 729,00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1 572 929,00</w:t>
      </w:r>
      <w:r w:rsidRPr="00791516">
        <w:rPr>
          <w:szCs w:val="28"/>
        </w:rPr>
        <w:t xml:space="preserve"> грн.</w:t>
      </w:r>
    </w:p>
    <w:p w:rsidR="004260CF" w:rsidRDefault="004260CF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автобус» на 2018 рік» викласти в новій редакції (додається). </w:t>
      </w:r>
    </w:p>
    <w:p w:rsidR="004260CF" w:rsidRDefault="004260CF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4260CF" w:rsidRDefault="004260CF" w:rsidP="001F2BEE">
      <w:pPr>
        <w:jc w:val="both"/>
        <w:rPr>
          <w:sz w:val="28"/>
          <w:szCs w:val="28"/>
        </w:rPr>
      </w:pPr>
    </w:p>
    <w:p w:rsidR="004260CF" w:rsidRDefault="004260CF" w:rsidP="001F2BEE">
      <w:pPr>
        <w:jc w:val="both"/>
        <w:rPr>
          <w:sz w:val="28"/>
          <w:szCs w:val="28"/>
        </w:rPr>
      </w:pPr>
    </w:p>
    <w:p w:rsidR="004260CF" w:rsidRDefault="004260CF" w:rsidP="001F2BEE">
      <w:pPr>
        <w:jc w:val="both"/>
        <w:rPr>
          <w:sz w:val="28"/>
          <w:szCs w:val="28"/>
        </w:rPr>
      </w:pPr>
    </w:p>
    <w:p w:rsidR="004260CF" w:rsidRDefault="004260CF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О.П. Покутній </w:t>
      </w:r>
    </w:p>
    <w:p w:rsidR="004260CF" w:rsidRDefault="004260CF" w:rsidP="0031759D">
      <w:pPr>
        <w:spacing w:line="240" w:lineRule="exact"/>
        <w:jc w:val="both"/>
        <w:rPr>
          <w:sz w:val="28"/>
          <w:szCs w:val="28"/>
        </w:rPr>
      </w:pPr>
    </w:p>
    <w:p w:rsidR="004260CF" w:rsidRPr="00200FC0" w:rsidRDefault="004260CF" w:rsidP="0031759D">
      <w:pPr>
        <w:spacing w:line="240" w:lineRule="exact"/>
        <w:rPr>
          <w:sz w:val="28"/>
          <w:szCs w:val="28"/>
        </w:rPr>
      </w:pPr>
    </w:p>
    <w:p w:rsidR="004260CF" w:rsidRDefault="004260CF" w:rsidP="001D3FBD">
      <w:pPr>
        <w:spacing w:line="276" w:lineRule="auto"/>
        <w:rPr>
          <w:b/>
          <w:sz w:val="32"/>
          <w:szCs w:val="32"/>
          <w:lang w:val="ru-RU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Pr="003F79E4" w:rsidRDefault="004260CF" w:rsidP="008A086F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4260CF" w:rsidRPr="003F79E4" w:rsidRDefault="004260CF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4260CF" w:rsidRPr="003F79E4" w:rsidRDefault="004260CF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4260CF" w:rsidRDefault="004260CF" w:rsidP="004B35BA">
      <w:pPr>
        <w:jc w:val="center"/>
        <w:rPr>
          <w:b/>
          <w:sz w:val="32"/>
          <w:szCs w:val="32"/>
        </w:rPr>
      </w:pPr>
    </w:p>
    <w:p w:rsidR="004260CF" w:rsidRDefault="004260CF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4260CF" w:rsidRPr="0017322F" w:rsidRDefault="004260CF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201</w:t>
      </w:r>
      <w:r>
        <w:rPr>
          <w:b/>
          <w:sz w:val="32"/>
          <w:szCs w:val="32"/>
        </w:rPr>
        <w:t>9</w:t>
      </w:r>
      <w:r w:rsidRPr="0017322F">
        <w:rPr>
          <w:b/>
          <w:sz w:val="32"/>
          <w:szCs w:val="32"/>
        </w:rPr>
        <w:t xml:space="preserve"> рік</w:t>
      </w:r>
    </w:p>
    <w:p w:rsidR="004260CF" w:rsidRPr="008272E3" w:rsidRDefault="004260CF" w:rsidP="008A086F">
      <w:pPr>
        <w:rPr>
          <w:sz w:val="28"/>
          <w:szCs w:val="28"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</w:t>
            </w:r>
            <w:r w:rsidRPr="00C46F7C">
              <w:rPr>
                <w:sz w:val="26"/>
                <w:szCs w:val="26"/>
              </w:rPr>
              <w:t xml:space="preserve">Басанською, Тарасівською, </w:t>
            </w:r>
            <w:r w:rsidRPr="00AC3D6D">
              <w:rPr>
                <w:sz w:val="26"/>
                <w:szCs w:val="26"/>
              </w:rPr>
              <w:t>Федорівською, Вербівською, Інженерненською,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Новоселівською, </w:t>
            </w:r>
            <w:r w:rsidRPr="00C46F7C">
              <w:rPr>
                <w:sz w:val="26"/>
                <w:szCs w:val="26"/>
              </w:rPr>
              <w:t>Семенівською</w:t>
            </w:r>
            <w:r w:rsidRPr="00201269">
              <w:rPr>
                <w:sz w:val="26"/>
                <w:szCs w:val="26"/>
              </w:rPr>
              <w:t xml:space="preserve"> сільськими радами на фінансування районної програми «Шкільний автобус» для 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</w:p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</w:tc>
      </w:tr>
      <w:tr w:rsidR="004260CF" w:rsidRPr="00201269" w:rsidTr="003D2FB1">
        <w:trPr>
          <w:trHeight w:val="866"/>
        </w:trPr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39 472,00</w:t>
            </w:r>
          </w:p>
        </w:tc>
      </w:tr>
      <w:tr w:rsidR="004260CF" w:rsidRPr="00201269" w:rsidTr="003D2FB1">
        <w:trPr>
          <w:trHeight w:val="1491"/>
        </w:trPr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201</w:t>
            </w:r>
            <w:r w:rsidRPr="00201269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50 200,00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акумуляторними батареями, шинами, витрати на ремонт транспортних засобів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372 500,00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матеріалами, пальним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BB42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1 126 149,00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4 080,00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20 000,00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17.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Придбання спеціалізованих автобусів пристосованих для перевезення школярів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управління фінансів райдержадміністрації, 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</w:p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1 900 000,00</w:t>
            </w:r>
          </w:p>
        </w:tc>
      </w:tr>
      <w:tr w:rsidR="004260CF" w:rsidRPr="00201269" w:rsidTr="003D2FB1">
        <w:tc>
          <w:tcPr>
            <w:tcW w:w="568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693" w:type="dxa"/>
          </w:tcPr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4260CF" w:rsidRPr="00201269" w:rsidRDefault="004260CF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4260CF" w:rsidRPr="00201269" w:rsidRDefault="004260CF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19 328,00</w:t>
            </w:r>
          </w:p>
        </w:tc>
      </w:tr>
    </w:tbl>
    <w:p w:rsidR="004260CF" w:rsidRDefault="004260CF" w:rsidP="008A086F">
      <w:pPr>
        <w:ind w:firstLine="708"/>
        <w:jc w:val="both"/>
        <w:rPr>
          <w:sz w:val="28"/>
          <w:szCs w:val="28"/>
        </w:rPr>
      </w:pPr>
    </w:p>
    <w:p w:rsidR="004260CF" w:rsidRPr="008272E3" w:rsidRDefault="004260CF" w:rsidP="008A086F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2019 році складає: </w:t>
      </w:r>
      <w:r w:rsidRPr="00553718">
        <w:rPr>
          <w:sz w:val="28"/>
          <w:szCs w:val="28"/>
        </w:rPr>
        <w:t>3</w:t>
      </w:r>
      <w:r>
        <w:rPr>
          <w:sz w:val="28"/>
          <w:szCs w:val="28"/>
        </w:rPr>
        <w:t> 531 729</w:t>
      </w:r>
      <w:r w:rsidRPr="00553718">
        <w:rPr>
          <w:sz w:val="28"/>
          <w:szCs w:val="28"/>
        </w:rPr>
        <w:t>,00</w:t>
      </w:r>
      <w:r w:rsidRPr="00C1231D">
        <w:rPr>
          <w:sz w:val="28"/>
          <w:szCs w:val="28"/>
        </w:rPr>
        <w:t xml:space="preserve"> грн.</w:t>
      </w:r>
    </w:p>
    <w:p w:rsidR="004260CF" w:rsidRDefault="004260CF" w:rsidP="008A086F">
      <w:pPr>
        <w:jc w:val="both"/>
        <w:rPr>
          <w:sz w:val="28"/>
          <w:szCs w:val="28"/>
        </w:rPr>
      </w:pPr>
    </w:p>
    <w:p w:rsidR="004260CF" w:rsidRDefault="004260CF" w:rsidP="008A086F">
      <w:pPr>
        <w:jc w:val="both"/>
        <w:rPr>
          <w:sz w:val="28"/>
          <w:szCs w:val="28"/>
        </w:rPr>
      </w:pPr>
    </w:p>
    <w:p w:rsidR="004260CF" w:rsidRPr="003B199E" w:rsidRDefault="004260CF" w:rsidP="008A086F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4260CF" w:rsidRPr="003B199E" w:rsidRDefault="004260CF" w:rsidP="008A086F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4260CF" w:rsidRPr="00BA6B81" w:rsidRDefault="004260CF" w:rsidP="004B35BA">
      <w:pPr>
        <w:jc w:val="both"/>
        <w:rPr>
          <w:sz w:val="28"/>
          <w:szCs w:val="28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BA6B81">
      <w:pPr>
        <w:ind w:left="705"/>
        <w:rPr>
          <w:b/>
          <w:sz w:val="32"/>
          <w:szCs w:val="32"/>
        </w:rPr>
      </w:pPr>
    </w:p>
    <w:p w:rsidR="004260CF" w:rsidRDefault="004260CF" w:rsidP="009C4277">
      <w:pPr>
        <w:jc w:val="center"/>
        <w:rPr>
          <w:b/>
          <w:color w:val="000000"/>
          <w:sz w:val="28"/>
          <w:szCs w:val="28"/>
        </w:rPr>
      </w:pPr>
    </w:p>
    <w:p w:rsidR="004260CF" w:rsidRPr="003B36B9" w:rsidRDefault="004260CF" w:rsidP="00BA6B81">
      <w:pPr>
        <w:ind w:left="705"/>
        <w:rPr>
          <w:b/>
          <w:sz w:val="32"/>
          <w:szCs w:val="32"/>
        </w:rPr>
      </w:pPr>
    </w:p>
    <w:sectPr w:rsidR="004260CF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1052F2"/>
    <w:rsid w:val="0011471D"/>
    <w:rsid w:val="00137810"/>
    <w:rsid w:val="00141911"/>
    <w:rsid w:val="0016604F"/>
    <w:rsid w:val="0017322F"/>
    <w:rsid w:val="001C37CD"/>
    <w:rsid w:val="001D3FBD"/>
    <w:rsid w:val="001F2BEE"/>
    <w:rsid w:val="00200FC0"/>
    <w:rsid w:val="00201269"/>
    <w:rsid w:val="00221EA4"/>
    <w:rsid w:val="00234EAB"/>
    <w:rsid w:val="00255258"/>
    <w:rsid w:val="002647F3"/>
    <w:rsid w:val="002B0001"/>
    <w:rsid w:val="002C5F86"/>
    <w:rsid w:val="002D2DA2"/>
    <w:rsid w:val="0031759D"/>
    <w:rsid w:val="00361318"/>
    <w:rsid w:val="00394D5E"/>
    <w:rsid w:val="003B199E"/>
    <w:rsid w:val="003B36B9"/>
    <w:rsid w:val="003D2FB1"/>
    <w:rsid w:val="003F79E4"/>
    <w:rsid w:val="0042491F"/>
    <w:rsid w:val="004260CF"/>
    <w:rsid w:val="004400F7"/>
    <w:rsid w:val="00442E3E"/>
    <w:rsid w:val="0047769A"/>
    <w:rsid w:val="00483EF6"/>
    <w:rsid w:val="00487869"/>
    <w:rsid w:val="004A2432"/>
    <w:rsid w:val="004B35BA"/>
    <w:rsid w:val="004C6627"/>
    <w:rsid w:val="004F2CBF"/>
    <w:rsid w:val="00533E91"/>
    <w:rsid w:val="0054432C"/>
    <w:rsid w:val="00553718"/>
    <w:rsid w:val="0059087C"/>
    <w:rsid w:val="005C7DBD"/>
    <w:rsid w:val="005E71B3"/>
    <w:rsid w:val="00607F69"/>
    <w:rsid w:val="00612646"/>
    <w:rsid w:val="00614E99"/>
    <w:rsid w:val="00622BD3"/>
    <w:rsid w:val="00632DE5"/>
    <w:rsid w:val="006457FD"/>
    <w:rsid w:val="00654642"/>
    <w:rsid w:val="00671A64"/>
    <w:rsid w:val="00674537"/>
    <w:rsid w:val="006A22E1"/>
    <w:rsid w:val="006E6DF7"/>
    <w:rsid w:val="007148DF"/>
    <w:rsid w:val="0078243B"/>
    <w:rsid w:val="00791516"/>
    <w:rsid w:val="0079588C"/>
    <w:rsid w:val="007C3EE0"/>
    <w:rsid w:val="008272E3"/>
    <w:rsid w:val="00850162"/>
    <w:rsid w:val="00853990"/>
    <w:rsid w:val="008A086F"/>
    <w:rsid w:val="008B3700"/>
    <w:rsid w:val="008C5853"/>
    <w:rsid w:val="008D2BAC"/>
    <w:rsid w:val="008D6C8B"/>
    <w:rsid w:val="008E6C4E"/>
    <w:rsid w:val="00903828"/>
    <w:rsid w:val="00917193"/>
    <w:rsid w:val="00965D1F"/>
    <w:rsid w:val="00970994"/>
    <w:rsid w:val="009C4277"/>
    <w:rsid w:val="009E1917"/>
    <w:rsid w:val="009E2EBA"/>
    <w:rsid w:val="00A55880"/>
    <w:rsid w:val="00AC3D6D"/>
    <w:rsid w:val="00AC71FE"/>
    <w:rsid w:val="00BA6B81"/>
    <w:rsid w:val="00BB42F8"/>
    <w:rsid w:val="00BB5CEB"/>
    <w:rsid w:val="00BC308B"/>
    <w:rsid w:val="00C046D4"/>
    <w:rsid w:val="00C1231D"/>
    <w:rsid w:val="00C46F7C"/>
    <w:rsid w:val="00C53C04"/>
    <w:rsid w:val="00C64E83"/>
    <w:rsid w:val="00C722F0"/>
    <w:rsid w:val="00C94A1F"/>
    <w:rsid w:val="00CB23A7"/>
    <w:rsid w:val="00CC3E4C"/>
    <w:rsid w:val="00CC3F68"/>
    <w:rsid w:val="00CE5D9D"/>
    <w:rsid w:val="00CF784D"/>
    <w:rsid w:val="00D26F47"/>
    <w:rsid w:val="00D743FC"/>
    <w:rsid w:val="00DE22B0"/>
    <w:rsid w:val="00DF3DF5"/>
    <w:rsid w:val="00E60A8E"/>
    <w:rsid w:val="00E60D51"/>
    <w:rsid w:val="00E649EB"/>
    <w:rsid w:val="00EC6BEA"/>
    <w:rsid w:val="00EF32C6"/>
    <w:rsid w:val="00F150D1"/>
    <w:rsid w:val="00F65A57"/>
    <w:rsid w:val="00F71DEF"/>
    <w:rsid w:val="00F82C00"/>
    <w:rsid w:val="00FA5C39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6</Pages>
  <Words>4245</Words>
  <Characters>2421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dc:description/>
  <cp:lastModifiedBy>admin</cp:lastModifiedBy>
  <cp:revision>4</cp:revision>
  <cp:lastPrinted>2019-03-22T09:46:00Z</cp:lastPrinted>
  <dcterms:created xsi:type="dcterms:W3CDTF">2019-03-05T13:08:00Z</dcterms:created>
  <dcterms:modified xsi:type="dcterms:W3CDTF">2019-03-22T09:47:00Z</dcterms:modified>
</cp:coreProperties>
</file>